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296" w:rsidRPr="00D153CC" w:rsidRDefault="009B4296" w:rsidP="00D153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53CC">
        <w:rPr>
          <w:rFonts w:ascii="Times New Roman" w:hAnsi="Times New Roman" w:cs="Times New Roman"/>
          <w:sz w:val="24"/>
          <w:szCs w:val="24"/>
        </w:rPr>
        <w:t>Załącznik nr 1</w:t>
      </w:r>
    </w:p>
    <w:p w:rsidR="009B4296" w:rsidRDefault="009B4296" w:rsidP="00D153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4296" w:rsidRPr="00D153CC" w:rsidRDefault="009B4296" w:rsidP="00D153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53CC">
        <w:rPr>
          <w:rFonts w:ascii="Times New Roman" w:hAnsi="Times New Roman" w:cs="Times New Roman"/>
          <w:b/>
          <w:bCs/>
          <w:sz w:val="24"/>
          <w:szCs w:val="24"/>
        </w:rPr>
        <w:t xml:space="preserve">EFEKTY KSZTAŁCENIA DLA STUDIÓW PODYPLOMOWYCH </w:t>
      </w:r>
    </w:p>
    <w:p w:rsidR="009B4296" w:rsidRPr="002E086A" w:rsidRDefault="009B4296" w:rsidP="00D153CC">
      <w:pPr>
        <w:autoSpaceDE w:val="0"/>
        <w:autoSpaceDN w:val="0"/>
        <w:adjustRightInd w:val="0"/>
        <w:spacing w:after="0"/>
        <w:jc w:val="center"/>
        <w:rPr>
          <w:rFonts w:ascii="Times-BoldItalic" w:hAnsi="Times-BoldItalic" w:cs="Times-BoldItalic"/>
          <w:b/>
          <w:bCs/>
          <w:i/>
          <w:iCs/>
          <w:spacing w:val="60"/>
          <w:sz w:val="36"/>
          <w:szCs w:val="36"/>
        </w:rPr>
      </w:pPr>
      <w:r>
        <w:rPr>
          <w:rFonts w:ascii="Times-BoldItalic" w:hAnsi="Times-BoldItalic" w:cs="Times-BoldItalic"/>
          <w:b/>
          <w:bCs/>
          <w:i/>
          <w:iCs/>
          <w:spacing w:val="60"/>
          <w:sz w:val="36"/>
          <w:szCs w:val="36"/>
        </w:rPr>
        <w:t>OLIGOFRENOPEDAGOGIKA</w:t>
      </w:r>
    </w:p>
    <w:p w:rsidR="009B4296" w:rsidRDefault="009B4296" w:rsidP="00D153CC">
      <w:pPr>
        <w:rPr>
          <w:rFonts w:ascii="Times-Bold" w:hAnsi="Times-Bold" w:cs="Times-Bold"/>
          <w:b/>
          <w:bCs/>
          <w:sz w:val="24"/>
          <w:szCs w:val="24"/>
        </w:rPr>
      </w:pPr>
    </w:p>
    <w:p w:rsidR="009B4296" w:rsidRPr="00D153CC" w:rsidRDefault="009B4296" w:rsidP="00D153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sz w:val="20"/>
          <w:szCs w:val="20"/>
          <w:u w:val="single"/>
        </w:rPr>
        <w:t>Objaśnienie oznaczeń:</w:t>
      </w:r>
    </w:p>
    <w:p w:rsidR="009B4296" w:rsidRPr="00D153CC" w:rsidRDefault="009B4296" w:rsidP="00D153CC">
      <w:pPr>
        <w:tabs>
          <w:tab w:val="left" w:pos="2698"/>
          <w:tab w:val="left" w:pos="2982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b/>
          <w:bCs/>
          <w:sz w:val="20"/>
          <w:szCs w:val="20"/>
        </w:rPr>
        <w:t>SP/KD</w:t>
      </w:r>
      <w:r w:rsidRPr="00D153CC">
        <w:rPr>
          <w:rFonts w:ascii="Times New Roman" w:hAnsi="Times New Roman" w:cs="Times New Roman"/>
          <w:sz w:val="20"/>
          <w:szCs w:val="20"/>
        </w:rPr>
        <w:t xml:space="preserve"> (przed podkreślnikiem)</w:t>
      </w:r>
      <w:r w:rsidRPr="00D153CC">
        <w:rPr>
          <w:rFonts w:ascii="Times New Roman" w:hAnsi="Times New Roman" w:cs="Times New Roman"/>
          <w:sz w:val="20"/>
          <w:szCs w:val="20"/>
        </w:rPr>
        <w:tab/>
        <w:t>-</w:t>
      </w:r>
      <w:r w:rsidRPr="00D153CC">
        <w:rPr>
          <w:rFonts w:ascii="Times New Roman" w:hAnsi="Times New Roman" w:cs="Times New Roman"/>
          <w:sz w:val="20"/>
          <w:szCs w:val="20"/>
        </w:rPr>
        <w:tab/>
        <w:t>efekty kształcenia dla studiów podyplomowych / kursu dokształcającego</w:t>
      </w:r>
    </w:p>
    <w:p w:rsidR="009B4296" w:rsidRPr="00D153CC" w:rsidRDefault="009B4296" w:rsidP="00D153CC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-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kategoria wiedzy</w:t>
      </w:r>
    </w:p>
    <w:p w:rsidR="009B4296" w:rsidRPr="00D153CC" w:rsidRDefault="009B4296" w:rsidP="00D153CC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-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kategoria umiejętności</w:t>
      </w:r>
    </w:p>
    <w:p w:rsidR="009B4296" w:rsidRPr="00D153CC" w:rsidRDefault="009B4296" w:rsidP="00D153CC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b/>
          <w:bCs/>
          <w:sz w:val="20"/>
          <w:szCs w:val="20"/>
        </w:rPr>
        <w:t xml:space="preserve">K </w:t>
      </w:r>
      <w:r w:rsidRPr="00D153CC">
        <w:rPr>
          <w:rFonts w:ascii="Times New Roman" w:hAnsi="Times New Roman" w:cs="Times New Roman"/>
          <w:sz w:val="20"/>
          <w:szCs w:val="20"/>
        </w:rPr>
        <w:t>(po podkreślniku)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-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kategoria kompetencji społecznych</w:t>
      </w:r>
    </w:p>
    <w:p w:rsidR="009B4296" w:rsidRPr="00D153CC" w:rsidRDefault="009B4296" w:rsidP="00D153CC">
      <w:pPr>
        <w:tabs>
          <w:tab w:val="left" w:pos="2700"/>
          <w:tab w:val="left" w:pos="2982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b/>
          <w:bCs/>
          <w:sz w:val="20"/>
          <w:szCs w:val="20"/>
        </w:rPr>
        <w:t>01, 02, 03 i kolejne</w:t>
      </w:r>
      <w:r w:rsidRPr="00D153CC">
        <w:rPr>
          <w:rFonts w:ascii="Times New Roman" w:hAnsi="Times New Roman" w:cs="Times New Roman"/>
          <w:sz w:val="20"/>
          <w:szCs w:val="20"/>
        </w:rPr>
        <w:tab/>
        <w:t>-</w:t>
      </w:r>
      <w:r w:rsidRPr="00D153CC">
        <w:rPr>
          <w:rFonts w:ascii="Times New Roman" w:hAnsi="Times New Roman" w:cs="Times New Roman"/>
          <w:sz w:val="20"/>
          <w:szCs w:val="20"/>
        </w:rPr>
        <w:tab/>
        <w:t>numer efektu kształcenia</w:t>
      </w:r>
    </w:p>
    <w:p w:rsidR="009B4296" w:rsidRPr="00D153CC" w:rsidRDefault="009B4296" w:rsidP="00D153CC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5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61"/>
        <w:gridCol w:w="7810"/>
      </w:tblGrid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 w:rsidRPr="00673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Symbol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 ukończeniu studiów absolwent osiąga efekty kształcenia: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96" w:rsidRPr="006732A7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  <w:b/>
                <w:bCs/>
              </w:rPr>
              <w:t>WIEDZA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SP_W01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</w:pPr>
            <w:r w:rsidRPr="006732A7">
              <w:rPr>
                <w:rFonts w:ascii="Times-Roman" w:hAnsi="Times-Roman" w:cs="Times-Roman"/>
              </w:rPr>
              <w:t>ma podstawow</w:t>
            </w:r>
            <w:r w:rsidRPr="006732A7">
              <w:rPr>
                <w:rFonts w:ascii="TTE2t00" w:hAnsi="TTE2t00" w:cs="TTE2t00"/>
              </w:rPr>
              <w:t xml:space="preserve">a </w:t>
            </w:r>
            <w:r w:rsidRPr="006732A7">
              <w:rPr>
                <w:rFonts w:ascii="Times-Roman" w:hAnsi="Times-Roman" w:cs="Times-Roman"/>
              </w:rPr>
              <w:t>wiedz</w:t>
            </w:r>
            <w:r w:rsidRPr="006732A7">
              <w:rPr>
                <w:rFonts w:ascii="TTE2t00" w:hAnsi="TTE2t00" w:cs="TTE2t00"/>
              </w:rPr>
              <w:t xml:space="preserve">e </w:t>
            </w:r>
            <w:r w:rsidRPr="006732A7">
              <w:rPr>
                <w:rFonts w:ascii="Times-Roman" w:hAnsi="Times-Roman" w:cs="Times-Roman"/>
              </w:rPr>
              <w:t xml:space="preserve">o miejscu i źródłach oligofrenopedagogiki w systemie nauk oraz o jej przedmiotowych i metodycznych powiązaniach z innymi dyscyplinami naukowymi 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SP_W02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</w:pPr>
            <w:r w:rsidRPr="006732A7">
              <w:rPr>
                <w:rFonts w:ascii="Times-Roman" w:hAnsi="Times-Roman" w:cs="Times-Roman"/>
              </w:rPr>
              <w:t>zna podstawow</w:t>
            </w:r>
            <w:r w:rsidRPr="006732A7">
              <w:rPr>
                <w:rFonts w:ascii="TTE2t00" w:hAnsi="TTE2t00" w:cs="TTE2t00"/>
              </w:rPr>
              <w:t xml:space="preserve">ą </w:t>
            </w:r>
            <w:r w:rsidRPr="006732A7">
              <w:rPr>
                <w:rFonts w:ascii="Times-Roman" w:hAnsi="Times-Roman" w:cs="Times-Roman"/>
              </w:rPr>
              <w:t>terminologi</w:t>
            </w:r>
            <w:r w:rsidRPr="006732A7">
              <w:rPr>
                <w:rFonts w:ascii="TTE2t00" w:hAnsi="TTE2t00" w:cs="TTE2t00"/>
              </w:rPr>
              <w:t xml:space="preserve">ę </w:t>
            </w:r>
            <w:r w:rsidRPr="006732A7">
              <w:rPr>
                <w:rFonts w:ascii="Times-Roman" w:hAnsi="Times-Roman" w:cs="Times-Roman"/>
              </w:rPr>
              <w:t xml:space="preserve">używaną w oligofrenopedagogice 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SP_W03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</w:pPr>
            <w:r w:rsidRPr="006732A7">
              <w:rPr>
                <w:rFonts w:ascii="Times-Roman" w:hAnsi="Times-Roman" w:cs="Times-Roman"/>
              </w:rPr>
              <w:t>ma uporządkowana wiedz</w:t>
            </w:r>
            <w:r w:rsidRPr="006732A7">
              <w:rPr>
                <w:rFonts w:ascii="TTE2t00" w:hAnsi="TTE2t00" w:cs="TTE2t00"/>
              </w:rPr>
              <w:t xml:space="preserve">ę </w:t>
            </w:r>
            <w:r w:rsidRPr="006732A7">
              <w:rPr>
                <w:rFonts w:ascii="Times-Roman" w:hAnsi="Times-Roman" w:cs="Times-Roman"/>
              </w:rPr>
              <w:t>na temat rozwoju człowieka w cyklu życia w aspekcie biologicznym, psychologicznym i społecznym; zna prawidłowości rozwoju oraz różne rodzaje jego zaburzeń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SP_W04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posiada wiedzę na temat wychowania i kształcenia, w tym ich społeczno-kulturowych i filozoficznych podstaw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SP_W05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posiada wiedzę na temat głównych środowisk wychowawczych, ich specyfiki i procesów w nich zachodzących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SP_W06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</w:pPr>
            <w:r w:rsidRPr="006732A7">
              <w:rPr>
                <w:rFonts w:ascii="Times-Roman" w:hAnsi="Times-Roman" w:cs="Times-Roman"/>
              </w:rPr>
              <w:t>posiada wiedz</w:t>
            </w:r>
            <w:r w:rsidRPr="006732A7">
              <w:rPr>
                <w:rFonts w:ascii="TTE2t00" w:hAnsi="TTE2t00" w:cs="TTE2t00"/>
              </w:rPr>
              <w:t xml:space="preserve">ę </w:t>
            </w:r>
            <w:r w:rsidRPr="006732A7">
              <w:rPr>
                <w:rFonts w:ascii="Times-Roman" w:hAnsi="Times-Roman" w:cs="Times-Roman"/>
              </w:rPr>
              <w:t>na temat procesów komunikowania interpersonalnego i społecznego w działalności pedagogicznej (dydaktycznej, wychowawczej i opiekuńczej) oraz ich prawidłowości i zakłóceń.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SP_W07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6732A7">
              <w:rPr>
                <w:rFonts w:ascii="Times-Roman" w:hAnsi="Times-Roman" w:cs="Times-Roman"/>
              </w:rPr>
              <w:t>posiada wiedz</w:t>
            </w:r>
            <w:r w:rsidRPr="006732A7">
              <w:rPr>
                <w:rFonts w:ascii="TTE2t00" w:hAnsi="TTE2t00" w:cs="TTE2t00"/>
              </w:rPr>
              <w:t xml:space="preserve">ę </w:t>
            </w:r>
            <w:r w:rsidRPr="006732A7">
              <w:rPr>
                <w:rFonts w:ascii="Times-Roman" w:hAnsi="Times-Roman" w:cs="Times-Roman"/>
              </w:rPr>
              <w:t>na temat funkcjonowania uczniów ze specjalnymi potrzebami edukacyjnymi, a szczególnie uczniów upośledzonych umysłowo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SP_W08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TE2t00" w:hAnsi="TTE2t00" w:cs="TTE2t00"/>
              </w:rPr>
            </w:pPr>
            <w:r w:rsidRPr="006732A7">
              <w:rPr>
                <w:rFonts w:ascii="Times-Roman" w:hAnsi="Times-Roman" w:cs="Times-Roman"/>
              </w:rPr>
              <w:t>posiada wiedz</w:t>
            </w:r>
            <w:r w:rsidRPr="006732A7">
              <w:rPr>
                <w:rFonts w:ascii="TTE2t00" w:hAnsi="TTE2t00" w:cs="TTE2t00"/>
              </w:rPr>
              <w:t xml:space="preserve">ę </w:t>
            </w:r>
            <w:r w:rsidRPr="006732A7">
              <w:rPr>
                <w:rFonts w:ascii="Times-Roman" w:hAnsi="Times-Roman" w:cs="Times-Roman"/>
              </w:rPr>
              <w:t>na temat projektowania i prowadzenia badań diagnostycznych w praktyce pedagogicznej, poszerzoną o odniesienie do odpowiednich etapów edukacyjnych i uwzględniającą specjalne potrzeby edukacyjne uczniów upośledzonych umysłowo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SP_W09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posiada wiedzę na temat struktury i funkcji systemu edukacji – celów, podstaw prawnych, organizacji i funkcjonowania instytucji edukacyjnych, wychowawczych i opiekuńczych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SP_W10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6732A7">
              <w:rPr>
                <w:rFonts w:ascii="Times-Roman" w:hAnsi="Times-Roman" w:cs="Times-Roman"/>
              </w:rPr>
              <w:t>posiada wiedzę na temat podmiotów działalności pedagogicznej (dzieci, uczniów, rodziców, nauczycieli) i partnerów szkolnej edukacji oraz specyfiki funkcjonowania dzieci i młodzieży w kontekście prawidłowości i nieprawidłowości rozwojowych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SP_W11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6732A7">
              <w:rPr>
                <w:rFonts w:ascii="Times-Roman" w:hAnsi="Times-Roman" w:cs="Times-Roman"/>
              </w:rPr>
              <w:t>posiada wiedzę na temat metodyki nauczania i wychowania oraz podejmowania działań opiekuńczych wobec osób upośledzonych umysłowo</w:t>
            </w:r>
          </w:p>
        </w:tc>
      </w:tr>
      <w:tr w:rsidR="009B4296" w:rsidRPr="006732A7">
        <w:trPr>
          <w:trHeight w:val="381"/>
        </w:trPr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SP_W12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zna metody stymulacji, usprawniania i terapii osób upośledzonych umysłowo</w:t>
            </w:r>
          </w:p>
        </w:tc>
      </w:tr>
      <w:tr w:rsidR="009B4296" w:rsidRPr="006732A7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SP_U01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6732A7">
              <w:rPr>
                <w:rFonts w:ascii="Times-Roman" w:hAnsi="Times-Roman" w:cs="Times-Roman"/>
              </w:rPr>
              <w:t>potrafi obserwować, wyszukiwać i przetwarzać informacje związane ze specjalnymi potrzebami edukacyjnymi uczniów upośledzonych umysłowo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SP_U02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</w:pPr>
            <w:r w:rsidRPr="006732A7">
              <w:rPr>
                <w:rFonts w:ascii="Times-Roman" w:hAnsi="Times-Roman" w:cs="Times-Roman"/>
              </w:rPr>
              <w:t>umie rozpoznawać, ró</w:t>
            </w:r>
            <w:r w:rsidRPr="006732A7">
              <w:rPr>
                <w:rFonts w:ascii="TTE2t00" w:hAnsi="TTE2t00" w:cs="TTE2t00"/>
              </w:rPr>
              <w:t>ż</w:t>
            </w:r>
            <w:r w:rsidRPr="006732A7">
              <w:rPr>
                <w:rFonts w:ascii="Times-Roman" w:hAnsi="Times-Roman" w:cs="Times-Roman"/>
              </w:rPr>
              <w:t>nicować i klasyfikować specjalne potrzeby edukacyjne uczniów upośledzonych umysłowo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SP_U03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posiada umiejętności metodyczne dotyczące przygotowania i prowadzenia zajęć dydaktyczno—wychowawczych dla dzieci i młodzieży z upośledzeniem umysłowym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SP_U04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posiada umiejętności w zakresie projektowania i realizacji programów rewalidacji indywidualnej oraz indywidualnych programów edukacyjno-terapeutycznych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SP_U05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6732A7">
              <w:rPr>
                <w:rFonts w:ascii="Times-Roman" w:hAnsi="Times-Roman" w:cs="Times-Roman"/>
              </w:rPr>
              <w:t>potrafi właściwe przeprowadzić badania pedagogiczne, dokonując adekwatnego doboru narzędzi diagnostycznych, przeanalizować wyniki badań prowadzonych przez innych specjalistów oraz prawidłowo opracować uzyskane wyniki badań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SP_U06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 xml:space="preserve">potrafi dobrać i zastosować metody i środki wychowawczo-dydaktyczne oraz terapeutyczne adekwatnie do możliwości i potrzeb dzieci i młodzieży </w:t>
            </w:r>
            <w:r w:rsidRPr="006732A7">
              <w:rPr>
                <w:rFonts w:ascii="Times-Roman" w:hAnsi="Times-Roman" w:cs="Times-Roman"/>
              </w:rPr>
              <w:t>upośledzonych umysłowo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SP_U07</w:t>
            </w:r>
          </w:p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9C7">
              <w:rPr>
                <w:rFonts w:ascii="Times New Roman" w:hAnsi="Times New Roman" w:cs="Times New Roman"/>
              </w:rPr>
              <w:t>potrafi samodzielnie prowadzić dokumentację procesu dydaktyczno-wychowawczego oraz rewalidacyjno – terapeutycznego służącą ocenie efektów prowadzonych działań</w:t>
            </w:r>
            <w:r>
              <w:rPr>
                <w:rFonts w:ascii="Times New Roman" w:hAnsi="Times New Roman" w:cs="Times New Roman"/>
              </w:rPr>
              <w:t>, wykorzystując w tym celu technologię komputerową</w:t>
            </w:r>
            <w:r w:rsidRPr="00E079C7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SP_U08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</w:pPr>
            <w:r w:rsidRPr="006732A7">
              <w:rPr>
                <w:rFonts w:ascii="Times-Roman" w:hAnsi="Times-Roman" w:cs="Times-Roman"/>
              </w:rPr>
              <w:t>umie nawi</w:t>
            </w:r>
            <w:r w:rsidRPr="006732A7">
              <w:rPr>
                <w:rFonts w:ascii="TTE2t00" w:hAnsi="TTE2t00" w:cs="TTE2t00"/>
              </w:rPr>
              <w:t>ą</w:t>
            </w:r>
            <w:r w:rsidRPr="006732A7">
              <w:rPr>
                <w:rFonts w:ascii="Times-Roman" w:hAnsi="Times-Roman" w:cs="Times-Roman"/>
              </w:rPr>
              <w:t>zać kontakt z osob</w:t>
            </w:r>
            <w:r w:rsidRPr="006732A7">
              <w:rPr>
                <w:rFonts w:ascii="TTE2t00" w:hAnsi="TTE2t00" w:cs="TTE2t00"/>
              </w:rPr>
              <w:t xml:space="preserve">ą </w:t>
            </w:r>
            <w:r w:rsidRPr="006732A7">
              <w:rPr>
                <w:rFonts w:ascii="Times-Roman" w:hAnsi="Times-Roman" w:cs="Times-Roman"/>
              </w:rPr>
              <w:t>poddan</w:t>
            </w:r>
            <w:r w:rsidRPr="006732A7">
              <w:rPr>
                <w:rFonts w:ascii="TTE2t00" w:hAnsi="TTE2t00" w:cs="TTE2t00"/>
              </w:rPr>
              <w:t>ą oddziaływaniom dydaktyczno-wychowawczo-opiekuńczym i rewalidacyjnym oraz</w:t>
            </w:r>
            <w:r w:rsidRPr="006732A7">
              <w:rPr>
                <w:rFonts w:ascii="Times-Roman" w:hAnsi="Times-Roman" w:cs="Times-Roman"/>
              </w:rPr>
              <w:t xml:space="preserve"> z jej opiekunami 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SP_U09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6732A7">
              <w:rPr>
                <w:rFonts w:ascii="Times-Roman" w:hAnsi="Times-Roman" w:cs="Times-Roman"/>
              </w:rPr>
              <w:t>potrafi współpracować z innymi specjalistami w procesie rewalidacji i terapii osób z upośledzeniem umysłowym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SP_U10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</w:pPr>
            <w:r w:rsidRPr="006732A7">
              <w:rPr>
                <w:rFonts w:ascii="Times-Roman" w:hAnsi="Times-Roman" w:cs="Times-Roman"/>
              </w:rPr>
              <w:t>potrafi sprawnie posługiwać się wiedzą psychologiczno-pedagogiczną w celu analizowania działań praktycznych oraz rozwiązywania problemów osób z upośledzeniem umysłowym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SP_U11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posiada rozwinięte umiejętności badawcze: rozróżnia orientacje w metodologii badań pedagogicznych, formułuje problemy badawcze, dobiera adekwatne metody i techniki, konstruuje narzędzia badawcze; opracowuje, prezentuje i interpretuje wyniki badań, wyciąga wnioski, wskazuje kierunki dalszych badań pedagogicznych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SP_U12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E079C7" w:rsidRDefault="009B4296" w:rsidP="00D153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9C7">
              <w:rPr>
                <w:rFonts w:ascii="Times New Roman" w:hAnsi="Times New Roman" w:cs="Times New Roman"/>
              </w:rPr>
              <w:t>potrafi posługiwać się komputerem w pracy z uczniem upośledzonym umysłowo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SP_U13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9C7">
              <w:rPr>
                <w:rFonts w:ascii="Times New Roman" w:hAnsi="Times New Roman" w:cs="Times New Roman"/>
              </w:rPr>
              <w:t>tworzy swój warsztat pracy</w:t>
            </w:r>
          </w:p>
        </w:tc>
      </w:tr>
      <w:tr w:rsidR="009B4296" w:rsidRPr="006732A7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SP_K01</w:t>
            </w:r>
          </w:p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6732A7">
              <w:rPr>
                <w:rFonts w:ascii="Times-Roman" w:hAnsi="Times-Roman" w:cs="Times-Roman"/>
              </w:rPr>
              <w:t>ma świadomość poziomu swojej wiedzy i umiejętności, rozumie potrzebę ciągłego rozwoju zawodowego i osobistego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SP_K02</w:t>
            </w:r>
          </w:p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6732A7">
              <w:rPr>
                <w:rFonts w:ascii="Times-Roman" w:hAnsi="Times-Roman" w:cs="Times-Roman"/>
              </w:rPr>
              <w:t>potrafi pracowa</w:t>
            </w:r>
            <w:r w:rsidRPr="006732A7">
              <w:rPr>
                <w:rFonts w:ascii="TTE2t00" w:hAnsi="TTE2t00" w:cs="TTE2t00"/>
              </w:rPr>
              <w:t xml:space="preserve">ć </w:t>
            </w:r>
            <w:r w:rsidRPr="006732A7">
              <w:rPr>
                <w:rFonts w:ascii="Times-Roman" w:hAnsi="Times-Roman" w:cs="Times-Roman"/>
              </w:rPr>
              <w:t>w zespole; potrafi podejmować ró</w:t>
            </w:r>
            <w:r w:rsidRPr="006732A7">
              <w:rPr>
                <w:rFonts w:ascii="TTE2t00" w:hAnsi="TTE2t00" w:cs="TTE2t00"/>
              </w:rPr>
              <w:t>ż</w:t>
            </w:r>
            <w:r w:rsidRPr="006732A7">
              <w:rPr>
                <w:rFonts w:ascii="Times-Roman" w:hAnsi="Times-Roman" w:cs="Times-Roman"/>
              </w:rPr>
              <w:t xml:space="preserve">norodne zadania oraz przyjąć rolę lidera  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SP_K03</w:t>
            </w:r>
          </w:p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E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6732A7">
              <w:rPr>
                <w:rFonts w:ascii="Times New Roman" w:hAnsi="Times New Roman" w:cs="Times New Roman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pracy z uczniem upośledzonym umysłowo i jego rodziną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SP_K04</w:t>
            </w:r>
          </w:p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6732A7">
              <w:rPr>
                <w:rFonts w:ascii="Times-Roman" w:hAnsi="Times-Roman" w:cs="Times-Roman"/>
              </w:rPr>
              <w:t>wykazuje wrażliwość</w:t>
            </w:r>
            <w:r w:rsidRPr="006732A7">
              <w:rPr>
                <w:rFonts w:ascii="TTE2t00" w:hAnsi="TTE2t00" w:cs="TTE2t00"/>
              </w:rPr>
              <w:t xml:space="preserve"> </w:t>
            </w:r>
            <w:r w:rsidRPr="006732A7">
              <w:rPr>
                <w:rFonts w:ascii="Times-Roman" w:hAnsi="Times-Roman" w:cs="Times-Roman"/>
              </w:rPr>
              <w:t xml:space="preserve">na problemy osób upośledzonych umysłowo; jest gotowy do komunikowania się i współpracy z otoczeniem w celu niwelowania problemów 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SP_K05</w:t>
            </w:r>
          </w:p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</w:pPr>
            <w:r w:rsidRPr="006732A7">
              <w:rPr>
                <w:rFonts w:ascii="Times-Roman" w:hAnsi="Times-Roman" w:cs="Times-Roman"/>
              </w:rPr>
              <w:t>potrafi odpowiednio okre</w:t>
            </w:r>
            <w:r w:rsidRPr="006732A7">
              <w:rPr>
                <w:rFonts w:ascii="TTE2t00" w:hAnsi="TTE2t00" w:cs="TTE2t00"/>
              </w:rPr>
              <w:t>ś</w:t>
            </w:r>
            <w:r w:rsidRPr="006732A7">
              <w:rPr>
                <w:rFonts w:ascii="Times-Roman" w:hAnsi="Times-Roman" w:cs="Times-Roman"/>
              </w:rPr>
              <w:t>li</w:t>
            </w:r>
            <w:r w:rsidRPr="006732A7">
              <w:rPr>
                <w:rFonts w:ascii="TTE2t00" w:hAnsi="TTE2t00" w:cs="TTE2t00"/>
              </w:rPr>
              <w:t xml:space="preserve">ć </w:t>
            </w:r>
            <w:r w:rsidRPr="006732A7">
              <w:rPr>
                <w:rFonts w:ascii="Times-Roman" w:hAnsi="Times-Roman" w:cs="Times-Roman"/>
              </w:rPr>
              <w:t>priorytety służące realizacji zadań dydaktyczno-wychowawczych i rewalidacyjnych, okre</w:t>
            </w:r>
            <w:r w:rsidRPr="006732A7">
              <w:rPr>
                <w:rFonts w:ascii="TTE2t00" w:hAnsi="TTE2t00" w:cs="TTE2t00"/>
              </w:rPr>
              <w:t>ś</w:t>
            </w:r>
            <w:r w:rsidRPr="006732A7">
              <w:rPr>
                <w:rFonts w:ascii="Times-Roman" w:hAnsi="Times-Roman" w:cs="Times-Roman"/>
              </w:rPr>
              <w:t>lonych przez siebie lub innych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SP_K06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 xml:space="preserve">odpowiedzialnie przygotowuje się do swojej pracy, projektuje i wykonuje działania pedagogiczne (dydaktyczne, wychowawcze, opiekuńcze) </w:t>
            </w:r>
          </w:p>
        </w:tc>
      </w:tr>
      <w:tr w:rsidR="009B4296" w:rsidRPr="006732A7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A7">
              <w:rPr>
                <w:rFonts w:ascii="Times New Roman" w:hAnsi="Times New Roman" w:cs="Times New Roman"/>
              </w:rPr>
              <w:t>SP_K07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296" w:rsidRPr="006732A7" w:rsidRDefault="009B4296" w:rsidP="00D153CC">
            <w:pPr>
              <w:spacing w:after="0" w:line="240" w:lineRule="auto"/>
            </w:pPr>
            <w:r w:rsidRPr="006732A7">
              <w:rPr>
                <w:rFonts w:ascii="Times-Roman" w:hAnsi="Times-Roman" w:cs="Times-Roman"/>
              </w:rPr>
              <w:t>rozwija swoje kompetencje komunikacyjne</w:t>
            </w:r>
          </w:p>
        </w:tc>
      </w:tr>
      <w:bookmarkEnd w:id="0"/>
    </w:tbl>
    <w:p w:rsidR="009B4296" w:rsidRPr="00D153CC" w:rsidRDefault="009B4296" w:rsidP="00D15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B4296" w:rsidRPr="00D153CC" w:rsidSect="00EA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21A82"/>
    <w:multiLevelType w:val="hybridMultilevel"/>
    <w:tmpl w:val="5D8C51A6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33B"/>
    <w:rsid w:val="0003225B"/>
    <w:rsid w:val="000757A4"/>
    <w:rsid w:val="0022462D"/>
    <w:rsid w:val="002E086A"/>
    <w:rsid w:val="0035341C"/>
    <w:rsid w:val="0041033B"/>
    <w:rsid w:val="00443150"/>
    <w:rsid w:val="004633DC"/>
    <w:rsid w:val="00467C07"/>
    <w:rsid w:val="004B5933"/>
    <w:rsid w:val="004E639C"/>
    <w:rsid w:val="00505F2F"/>
    <w:rsid w:val="00530489"/>
    <w:rsid w:val="005A54D9"/>
    <w:rsid w:val="005D1714"/>
    <w:rsid w:val="005D5BCF"/>
    <w:rsid w:val="006732A7"/>
    <w:rsid w:val="00674795"/>
    <w:rsid w:val="006836C7"/>
    <w:rsid w:val="00750296"/>
    <w:rsid w:val="00794393"/>
    <w:rsid w:val="007A7B0F"/>
    <w:rsid w:val="00807E64"/>
    <w:rsid w:val="0082400A"/>
    <w:rsid w:val="00866C05"/>
    <w:rsid w:val="009544A2"/>
    <w:rsid w:val="009B4296"/>
    <w:rsid w:val="00A555B3"/>
    <w:rsid w:val="00AD14E8"/>
    <w:rsid w:val="00AF5243"/>
    <w:rsid w:val="00C11DEF"/>
    <w:rsid w:val="00C30B50"/>
    <w:rsid w:val="00C54530"/>
    <w:rsid w:val="00D153CC"/>
    <w:rsid w:val="00D655E0"/>
    <w:rsid w:val="00D77611"/>
    <w:rsid w:val="00D914D3"/>
    <w:rsid w:val="00DA4BEF"/>
    <w:rsid w:val="00E079C7"/>
    <w:rsid w:val="00E16D9E"/>
    <w:rsid w:val="00EA5186"/>
    <w:rsid w:val="00F25D1F"/>
    <w:rsid w:val="00F71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18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1033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30B50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787</Words>
  <Characters>4724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xxx</dc:creator>
  <cp:keywords/>
  <dc:description/>
  <cp:lastModifiedBy>t.kubryn</cp:lastModifiedBy>
  <cp:revision>2</cp:revision>
  <cp:lastPrinted>2012-09-14T17:50:00Z</cp:lastPrinted>
  <dcterms:created xsi:type="dcterms:W3CDTF">2012-11-06T14:33:00Z</dcterms:created>
  <dcterms:modified xsi:type="dcterms:W3CDTF">2012-11-06T14:33:00Z</dcterms:modified>
</cp:coreProperties>
</file>